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53D9D1" w14:textId="297BE384" w:rsidR="00D05C88" w:rsidRPr="0022368E" w:rsidRDefault="002A5129" w:rsidP="00D05C88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</w:t>
      </w:r>
      <w:r w:rsidR="00D05C88" w:rsidRPr="0022368E">
        <w:rPr>
          <w:rFonts w:ascii="Times New Roman" w:hAnsi="Times New Roman"/>
          <w:sz w:val="24"/>
        </w:rPr>
        <w:t>GPP T</w:t>
      </w:r>
      <w:bookmarkStart w:id="0" w:name="_Ref96417757"/>
      <w:bookmarkEnd w:id="0"/>
      <w:r w:rsidR="00333302" w:rsidRPr="0022368E">
        <w:rPr>
          <w:rFonts w:ascii="Times New Roman" w:hAnsi="Times New Roman"/>
          <w:sz w:val="24"/>
        </w:rPr>
        <w:t>SG-</w:t>
      </w:r>
      <w:r w:rsidR="004A5761" w:rsidRPr="0022368E">
        <w:rPr>
          <w:rFonts w:ascii="Times New Roman" w:hAnsi="Times New Roman"/>
          <w:sz w:val="24"/>
        </w:rPr>
        <w:t>RAN WG4 Meeting #</w:t>
      </w:r>
      <w:r w:rsidR="00E37ACA">
        <w:rPr>
          <w:rFonts w:ascii="Times New Roman" w:hAnsi="Times New Roman"/>
          <w:sz w:val="24"/>
        </w:rPr>
        <w:t>78</w:t>
      </w:r>
      <w:r w:rsidR="00E37ACA">
        <w:rPr>
          <w:rFonts w:ascii="Times New Roman" w:hAnsi="Times New Roman"/>
          <w:sz w:val="24"/>
        </w:rPr>
        <w:tab/>
        <w:t>R4-160815</w:t>
      </w:r>
    </w:p>
    <w:p w14:paraId="6BD80B8D" w14:textId="3E83A7B0" w:rsidR="005A4712" w:rsidRPr="00324112" w:rsidRDefault="00671CEA" w:rsidP="005A4712">
      <w:pPr>
        <w:pStyle w:val="Header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St Julians</w:t>
      </w:r>
      <w:r w:rsidR="0012591B">
        <w:rPr>
          <w:rFonts w:ascii="Times New Roman" w:hAnsi="Times New Roman"/>
          <w:sz w:val="24"/>
          <w:lang w:val="sv-SE"/>
        </w:rPr>
        <w:t>, Malta</w:t>
      </w:r>
      <w:r w:rsidR="005A4712" w:rsidRPr="00324112">
        <w:rPr>
          <w:rFonts w:ascii="Times New Roman" w:hAnsi="Times New Roman"/>
          <w:sz w:val="24"/>
          <w:lang w:val="sv-SE"/>
        </w:rPr>
        <w:t xml:space="preserve">,  </w:t>
      </w:r>
      <w:r w:rsidR="0012591B">
        <w:rPr>
          <w:rFonts w:ascii="Times New Roman" w:hAnsi="Times New Roman"/>
          <w:sz w:val="24"/>
          <w:lang w:val="sv-SE"/>
        </w:rPr>
        <w:t>15</w:t>
      </w:r>
      <w:r w:rsidR="00384578">
        <w:rPr>
          <w:rFonts w:ascii="Times New Roman" w:hAnsi="Times New Roman"/>
          <w:sz w:val="24"/>
          <w:lang w:val="sv-SE"/>
        </w:rPr>
        <w:t>-</w:t>
      </w:r>
      <w:r w:rsidR="0012591B">
        <w:rPr>
          <w:rFonts w:ascii="Times New Roman" w:hAnsi="Times New Roman"/>
          <w:sz w:val="24"/>
          <w:lang w:val="sv-SE"/>
        </w:rPr>
        <w:t>19</w:t>
      </w:r>
      <w:r w:rsidR="00384578">
        <w:rPr>
          <w:rFonts w:ascii="Times New Roman" w:hAnsi="Times New Roman"/>
          <w:sz w:val="24"/>
          <w:lang w:val="sv-SE"/>
        </w:rPr>
        <w:t xml:space="preserve"> </w:t>
      </w:r>
      <w:r w:rsidR="0012591B">
        <w:rPr>
          <w:rFonts w:ascii="Times New Roman" w:hAnsi="Times New Roman"/>
          <w:sz w:val="24"/>
          <w:lang w:val="sv-SE"/>
        </w:rPr>
        <w:t>Feb, 2016</w:t>
      </w:r>
    </w:p>
    <w:p w14:paraId="5A401E40" w14:textId="5CB3E7FF" w:rsidR="0033186E" w:rsidRPr="00324112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sv-SE"/>
        </w:rPr>
      </w:pPr>
      <w:r w:rsidRPr="00324112">
        <w:rPr>
          <w:b/>
          <w:sz w:val="22"/>
          <w:lang w:val="sv-SE"/>
        </w:rPr>
        <w:t>Agenda Item:</w:t>
      </w:r>
      <w:r w:rsidRPr="00324112">
        <w:rPr>
          <w:sz w:val="22"/>
          <w:lang w:val="sv-SE"/>
        </w:rPr>
        <w:tab/>
      </w:r>
      <w:r w:rsidR="00E37ACA">
        <w:rPr>
          <w:bCs/>
          <w:sz w:val="22"/>
          <w:lang w:val="sv-SE"/>
        </w:rPr>
        <w:t>6.8.2.3</w:t>
      </w:r>
    </w:p>
    <w:p w14:paraId="68D56B05" w14:textId="77777777"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14:paraId="5E777CA0" w14:textId="63F1D033"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7C23B5" w:rsidRPr="007C23B5">
        <w:rPr>
          <w:sz w:val="22"/>
        </w:rPr>
        <w:t xml:space="preserve">PDSCH, </w:t>
      </w:r>
      <w:r w:rsidR="007E1BDC">
        <w:rPr>
          <w:sz w:val="22"/>
        </w:rPr>
        <w:t>SDR demodulation performance</w:t>
      </w:r>
    </w:p>
    <w:p w14:paraId="28F4EFDA" w14:textId="77777777"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14:paraId="57A23CFC" w14:textId="77777777" w:rsidR="000C722B" w:rsidRDefault="00A442D5" w:rsidP="00D15768">
      <w:pPr>
        <w:pStyle w:val="Heading1"/>
        <w:ind w:hanging="2582"/>
      </w:pPr>
      <w:r>
        <w:t>Introductio</w:t>
      </w:r>
      <w:r w:rsidR="006027F1">
        <w:t>n</w:t>
      </w:r>
    </w:p>
    <w:p w14:paraId="5A68030D" w14:textId="71D02EC8" w:rsidR="00595D8E" w:rsidRDefault="00595D8E" w:rsidP="00595D8E">
      <w:r>
        <w:t xml:space="preserve">During the email discussion on the reflector the </w:t>
      </w:r>
      <w:r w:rsidR="007E1BDC">
        <w:t xml:space="preserve">transport formats for SDR testing were proposed by Qualcomm. </w:t>
      </w:r>
    </w:p>
    <w:p w14:paraId="36E7EF01" w14:textId="382669BC" w:rsidR="007E1BDC" w:rsidRDefault="007E1BDC" w:rsidP="00595D8E">
      <w:r>
        <w:t>The proposal is given in the following tables</w:t>
      </w:r>
    </w:p>
    <w:p w14:paraId="7366570C" w14:textId="77777777" w:rsidR="007E1BDC" w:rsidRDefault="007E1BDC" w:rsidP="00595D8E"/>
    <w:p w14:paraId="61C3F831" w14:textId="5DF6B355" w:rsidR="00CC297C" w:rsidRDefault="00CC297C" w:rsidP="00CC297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033">
        <w:rPr>
          <w:noProof/>
        </w:rPr>
        <w:t>1</w:t>
      </w:r>
      <w:r>
        <w:fldChar w:fldCharType="end"/>
      </w:r>
      <w:r>
        <w:t xml:space="preserve">: Proposed transport formats for </w:t>
      </w:r>
      <w:r w:rsidR="0017048A">
        <w:t xml:space="preserve">FDD </w:t>
      </w:r>
      <w:r>
        <w:t>SDR TM3 with 64QAM</w:t>
      </w:r>
    </w:p>
    <w:tbl>
      <w:tblPr>
        <w:tblW w:w="5305" w:type="pct"/>
        <w:tblLayout w:type="fixed"/>
        <w:tblLook w:val="04A0" w:firstRow="1" w:lastRow="0" w:firstColumn="1" w:lastColumn="0" w:noHBand="0" w:noVBand="1"/>
      </w:tblPr>
      <w:tblGrid>
        <w:gridCol w:w="850"/>
        <w:gridCol w:w="993"/>
        <w:gridCol w:w="132"/>
        <w:gridCol w:w="157"/>
        <w:gridCol w:w="343"/>
        <w:gridCol w:w="569"/>
        <w:gridCol w:w="803"/>
        <w:gridCol w:w="803"/>
        <w:gridCol w:w="8"/>
        <w:gridCol w:w="381"/>
        <w:gridCol w:w="611"/>
        <w:gridCol w:w="8"/>
        <w:gridCol w:w="872"/>
        <w:gridCol w:w="105"/>
        <w:gridCol w:w="132"/>
        <w:gridCol w:w="859"/>
        <w:gridCol w:w="885"/>
        <w:gridCol w:w="1106"/>
        <w:gridCol w:w="839"/>
      </w:tblGrid>
      <w:tr w:rsidR="00CC297C" w:rsidRPr="00CC297C" w14:paraId="06F596C8" w14:textId="77777777" w:rsidTr="00CC297C">
        <w:trPr>
          <w:trHeight w:val="315"/>
        </w:trPr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95931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F81C6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23BA9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774BF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69FA0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6879A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7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2D0DEB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BA439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7ECDC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187DB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MCS 27</w:t>
            </w:r>
          </w:p>
        </w:tc>
      </w:tr>
      <w:tr w:rsidR="00CC297C" w:rsidRPr="00CC297C" w14:paraId="6A2AC837" w14:textId="77777777" w:rsidTr="00CC297C">
        <w:trPr>
          <w:trHeight w:val="315"/>
        </w:trPr>
        <w:tc>
          <w:tcPr>
            <w:tcW w:w="9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A62F4F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64QAM</w:t>
            </w:r>
          </w:p>
        </w:tc>
        <w:tc>
          <w:tcPr>
            <w:tcW w:w="2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19A1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CFI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1625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PRB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6C76F" w14:textId="0433469C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tones/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br/>
            </w: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</w:p>
        </w:tc>
        <w:tc>
          <w:tcPr>
            <w:tcW w:w="38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DEBE0" w14:textId="3E2892A2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CRS tones/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br/>
            </w: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</w:p>
        </w:tc>
        <w:tc>
          <w:tcPr>
            <w:tcW w:w="4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EE8A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PSS/SSS/PBCH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F7D3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data tones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3BC8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chan</w:t>
            </w:r>
            <w:proofErr w:type="spellEnd"/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bits (2L)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3793B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TBS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EBBDB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TBS + CRC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6977E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code rate</w:t>
            </w:r>
          </w:p>
        </w:tc>
      </w:tr>
      <w:tr w:rsidR="00CC297C" w:rsidRPr="00CC297C" w14:paraId="248E14F0" w14:textId="77777777" w:rsidTr="00CC297C">
        <w:trPr>
          <w:trHeight w:val="300"/>
        </w:trPr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4FCF42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20MHz</w:t>
            </w: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CED252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normal SF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7683C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69478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AB528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49925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4039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9DDCA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13600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E81D8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163200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25CA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128496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88726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129024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657D8A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0.791</w:t>
            </w:r>
          </w:p>
        </w:tc>
      </w:tr>
      <w:tr w:rsidR="00CC297C" w:rsidRPr="00CC297C" w14:paraId="217DD27B" w14:textId="77777777" w:rsidTr="00CC297C">
        <w:trPr>
          <w:trHeight w:val="300"/>
        </w:trPr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C6140D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FC20E5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0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6D9D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0E9F8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CC482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B7AFA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9BB2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DF4C8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13216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44AD1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158592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59B6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128496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7DA3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129024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4A7BD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0.814</w:t>
            </w:r>
          </w:p>
        </w:tc>
      </w:tr>
      <w:tr w:rsidR="00CC297C" w:rsidRPr="00CC297C" w14:paraId="7CF42A4C" w14:textId="77777777" w:rsidTr="00CC297C">
        <w:trPr>
          <w:trHeight w:val="315"/>
        </w:trPr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007752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EE8ACC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5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F9BE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C1CF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03732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288F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CC1FF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B26CE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12912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C9E81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154944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5B47B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124464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9A2C8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124992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66B32B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0.807</w:t>
            </w:r>
          </w:p>
        </w:tc>
      </w:tr>
      <w:tr w:rsidR="00CC297C" w:rsidRPr="00CC297C" w14:paraId="49113978" w14:textId="77777777" w:rsidTr="00CC297C">
        <w:trPr>
          <w:trHeight w:val="300"/>
        </w:trPr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78FDC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15MHz</w:t>
            </w: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26B420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normal SF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91B3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62D41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2DE65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AA2FC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B4C4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B0D00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10200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E898C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122400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65F7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93800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961B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94208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66DBF6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0.77</w:t>
            </w:r>
          </w:p>
        </w:tc>
      </w:tr>
      <w:tr w:rsidR="00CC297C" w:rsidRPr="00CC297C" w14:paraId="0C5A1E60" w14:textId="77777777" w:rsidTr="00CC297C">
        <w:trPr>
          <w:trHeight w:val="300"/>
        </w:trPr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D686EA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027C14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0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C02A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EEE3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6720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2390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2DFB7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D5A55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9816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F231A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117792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A61AE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93800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23FC7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94208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E5A0E4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</w:t>
            </w:r>
          </w:p>
        </w:tc>
      </w:tr>
      <w:tr w:rsidR="00CC297C" w:rsidRPr="00CC297C" w14:paraId="014B037B" w14:textId="77777777" w:rsidTr="00CC297C">
        <w:trPr>
          <w:trHeight w:val="315"/>
        </w:trPr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4C10A7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27D75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5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C39FC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9402E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FF111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FD02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20E4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9F7DC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9512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66C65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114144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46A19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90816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7106E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91200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3E3384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0.799</w:t>
            </w:r>
          </w:p>
        </w:tc>
      </w:tr>
      <w:tr w:rsidR="00CC297C" w:rsidRPr="00CC297C" w14:paraId="5A30CD6A" w14:textId="77777777" w:rsidTr="00CC297C">
        <w:trPr>
          <w:trHeight w:val="300"/>
        </w:trPr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D145D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10MHz</w:t>
            </w: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7075B6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normal SF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0A60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F1FE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6EECE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4162C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37ED0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4A975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6800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5DAA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81600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571C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63776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A46CA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64064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6AA461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0.785</w:t>
            </w:r>
          </w:p>
        </w:tc>
      </w:tr>
      <w:tr w:rsidR="00CC297C" w:rsidRPr="00CC297C" w14:paraId="228F2706" w14:textId="77777777" w:rsidTr="00CC297C">
        <w:trPr>
          <w:trHeight w:val="300"/>
        </w:trPr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553D8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AE545F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0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77E41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350D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2128B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E1352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280CCE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FF068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6416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6C11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76992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DA672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63776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75261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64064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B053E4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0.832</w:t>
            </w:r>
          </w:p>
        </w:tc>
      </w:tr>
      <w:tr w:rsidR="00CC297C" w:rsidRPr="00CC297C" w14:paraId="22D5EEB4" w14:textId="77777777" w:rsidTr="00CC297C">
        <w:trPr>
          <w:trHeight w:val="315"/>
        </w:trPr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D8D8CF" w14:textId="77777777" w:rsidR="00CC297C" w:rsidRPr="00CC297C" w:rsidRDefault="00CC297C" w:rsidP="00CC297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026FEA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5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C415F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4996D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EC21E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9B25F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CA63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0DB80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6248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1A9B3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74976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2FB22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59256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8FCA0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59520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D06596" w14:textId="77777777" w:rsidR="00CC297C" w:rsidRPr="00CC297C" w:rsidRDefault="00CC297C" w:rsidP="00CC297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0.794</w:t>
            </w:r>
          </w:p>
        </w:tc>
      </w:tr>
    </w:tbl>
    <w:p w14:paraId="362E442C" w14:textId="77777777" w:rsidR="00CC297C" w:rsidRDefault="00CC297C" w:rsidP="00CC297C"/>
    <w:p w14:paraId="5C15BB27" w14:textId="77777777" w:rsidR="00CC297C" w:rsidRDefault="00CC297C" w:rsidP="00CC297C"/>
    <w:p w14:paraId="48B9A3B4" w14:textId="77777777" w:rsidR="00CC297C" w:rsidRDefault="00CC297C" w:rsidP="00CC297C"/>
    <w:p w14:paraId="50DF226A" w14:textId="5C4AA86E" w:rsidR="000A6C9E" w:rsidRDefault="000A6C9E" w:rsidP="000A6C9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033">
        <w:rPr>
          <w:noProof/>
        </w:rPr>
        <w:t>2</w:t>
      </w:r>
      <w:r>
        <w:fldChar w:fldCharType="end"/>
      </w:r>
      <w:r>
        <w:t xml:space="preserve"> Proposed trans</w:t>
      </w:r>
      <w:r w:rsidR="00965B01">
        <w:t xml:space="preserve">port formats for </w:t>
      </w:r>
      <w:r w:rsidR="0017048A">
        <w:t xml:space="preserve">FDD </w:t>
      </w:r>
      <w:r w:rsidR="00965B01">
        <w:t>SDR TM3 with 256</w:t>
      </w:r>
      <w:r>
        <w:t>QAM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852"/>
        <w:gridCol w:w="1036"/>
        <w:gridCol w:w="236"/>
        <w:gridCol w:w="301"/>
        <w:gridCol w:w="569"/>
        <w:gridCol w:w="802"/>
        <w:gridCol w:w="802"/>
        <w:gridCol w:w="1006"/>
        <w:gridCol w:w="932"/>
        <w:gridCol w:w="992"/>
        <w:gridCol w:w="886"/>
        <w:gridCol w:w="1099"/>
        <w:gridCol w:w="850"/>
      </w:tblGrid>
      <w:tr w:rsidR="000A6C9E" w:rsidRPr="000A6C9E" w14:paraId="3337655E" w14:textId="77777777" w:rsidTr="000A6C9E">
        <w:trPr>
          <w:trHeight w:val="315"/>
        </w:trPr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E6EA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66DD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F0D8B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5E7F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EF2C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5E4C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2785A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005E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F0AA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7C89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MCS 26</w:t>
            </w:r>
          </w:p>
        </w:tc>
      </w:tr>
      <w:tr w:rsidR="000A6C9E" w:rsidRPr="000A6C9E" w14:paraId="6CD0E760" w14:textId="77777777" w:rsidTr="000A6C9E">
        <w:trPr>
          <w:trHeight w:val="315"/>
        </w:trPr>
        <w:tc>
          <w:tcPr>
            <w:tcW w:w="1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8999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256QAM</w:t>
            </w:r>
          </w:p>
        </w:tc>
        <w:tc>
          <w:tcPr>
            <w:tcW w:w="5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4862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CFI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C96A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PRB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E458" w14:textId="06AF8B03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tones/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br/>
            </w: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A89B" w14:textId="1774A5A5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CRS tones/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br/>
            </w: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3BB2" w14:textId="71035D3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PSS/SSS/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br/>
            </w: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PBCH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D908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data tones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D8AE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chan</w:t>
            </w:r>
            <w:proofErr w:type="spellEnd"/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bits (2L)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A8FC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TBS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972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TBS + CRC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1713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code rate</w:t>
            </w:r>
          </w:p>
        </w:tc>
      </w:tr>
      <w:tr w:rsidR="000A6C9E" w:rsidRPr="000A6C9E" w14:paraId="2D82E5B6" w14:textId="77777777" w:rsidTr="000A6C9E">
        <w:trPr>
          <w:trHeight w:val="300"/>
        </w:trPr>
        <w:tc>
          <w:tcPr>
            <w:tcW w:w="8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4816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20MHz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F315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normal SF</w:t>
            </w:r>
          </w:p>
        </w:tc>
        <w:tc>
          <w:tcPr>
            <w:tcW w:w="5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673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BBAA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1BB6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DC60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1EC0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775A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13600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9C19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217600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477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169544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76DA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170240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53BC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0.782</w:t>
            </w:r>
          </w:p>
        </w:tc>
      </w:tr>
      <w:tr w:rsidR="000A6C9E" w:rsidRPr="000A6C9E" w14:paraId="0317E533" w14:textId="77777777" w:rsidTr="000A6C9E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B3353C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E088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0</w:t>
            </w:r>
          </w:p>
        </w:tc>
        <w:tc>
          <w:tcPr>
            <w:tcW w:w="5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F2B0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4D5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B33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207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470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7EF4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13216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8454F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211456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40B2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169544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D2D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170240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35F33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0.805</w:t>
            </w:r>
          </w:p>
        </w:tc>
      </w:tr>
      <w:tr w:rsidR="000A6C9E" w:rsidRPr="000A6C9E" w14:paraId="5A0E3AED" w14:textId="77777777" w:rsidTr="000A6C9E">
        <w:trPr>
          <w:trHeight w:val="315"/>
        </w:trPr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C07572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67ECA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5</w:t>
            </w:r>
          </w:p>
        </w:tc>
        <w:tc>
          <w:tcPr>
            <w:tcW w:w="5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FD33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63FF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F8A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7E99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974F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A8D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12912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EC3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206592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AC2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161760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453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162432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C329B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0.786</w:t>
            </w:r>
          </w:p>
        </w:tc>
      </w:tr>
      <w:tr w:rsidR="000A6C9E" w:rsidRPr="000A6C9E" w14:paraId="63EA75F1" w14:textId="77777777" w:rsidTr="000A6C9E">
        <w:trPr>
          <w:trHeight w:val="300"/>
        </w:trPr>
        <w:tc>
          <w:tcPr>
            <w:tcW w:w="85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6F09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15MHz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B9D6A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normal SF</w:t>
            </w:r>
          </w:p>
        </w:tc>
        <w:tc>
          <w:tcPr>
            <w:tcW w:w="5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A9A0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28DB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2934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B350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F4D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5118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C4A8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163200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560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128496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FCD9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129024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6FFA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0.791</w:t>
            </w:r>
          </w:p>
        </w:tc>
      </w:tr>
      <w:tr w:rsidR="000A6C9E" w:rsidRPr="000A6C9E" w14:paraId="59A441CD" w14:textId="77777777" w:rsidTr="000A6C9E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BB9B4F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1E9B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0</w:t>
            </w:r>
          </w:p>
        </w:tc>
        <w:tc>
          <w:tcPr>
            <w:tcW w:w="5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A87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B40B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DE4A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A3FC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D1FC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AFC6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9816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291B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157056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B30F8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128496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88F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129024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E2528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0.822</w:t>
            </w:r>
          </w:p>
        </w:tc>
      </w:tr>
      <w:tr w:rsidR="000A6C9E" w:rsidRPr="000A6C9E" w14:paraId="464B16B3" w14:textId="77777777" w:rsidTr="000A6C9E">
        <w:trPr>
          <w:trHeight w:val="315"/>
        </w:trPr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7D4040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68482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5</w:t>
            </w:r>
          </w:p>
        </w:tc>
        <w:tc>
          <w:tcPr>
            <w:tcW w:w="5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3DFB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75FE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406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92E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49F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679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9512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E40C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152192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F0E6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124464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92DA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124992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6933A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0.821</w:t>
            </w:r>
          </w:p>
        </w:tc>
      </w:tr>
      <w:tr w:rsidR="000A6C9E" w:rsidRPr="000A6C9E" w14:paraId="48822EB1" w14:textId="77777777" w:rsidTr="000A6C9E">
        <w:trPr>
          <w:trHeight w:val="300"/>
        </w:trPr>
        <w:tc>
          <w:tcPr>
            <w:tcW w:w="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A9D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10MHz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99A2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normal SF</w:t>
            </w:r>
          </w:p>
        </w:tc>
        <w:tc>
          <w:tcPr>
            <w:tcW w:w="5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D0B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9F18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58C6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B83E9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75B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8874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B2F6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108800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6D6B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84760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5DA9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31AA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0.782</w:t>
            </w:r>
          </w:p>
        </w:tc>
      </w:tr>
      <w:tr w:rsidR="000A6C9E" w:rsidRPr="000A6C9E" w14:paraId="74C6459E" w14:textId="77777777" w:rsidTr="000A6C9E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614B7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5973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0</w:t>
            </w:r>
          </w:p>
        </w:tc>
        <w:tc>
          <w:tcPr>
            <w:tcW w:w="5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A739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D674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E21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041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A71F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414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6416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3128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102656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A908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84760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9E66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5B10E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0.829</w:t>
            </w:r>
          </w:p>
        </w:tc>
      </w:tr>
      <w:tr w:rsidR="000A6C9E" w:rsidRPr="000A6C9E" w14:paraId="397633D7" w14:textId="77777777" w:rsidTr="000A6C9E">
        <w:trPr>
          <w:trHeight w:val="315"/>
        </w:trPr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9AEF0" w14:textId="77777777" w:rsidR="000A6C9E" w:rsidRPr="000A6C9E" w:rsidRDefault="000A6C9E" w:rsidP="000A6C9E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926A5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SF 5</w:t>
            </w:r>
          </w:p>
        </w:tc>
        <w:tc>
          <w:tcPr>
            <w:tcW w:w="5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72B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AA2D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5611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9C39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0C93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4363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6248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FA97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99968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9DBB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81176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EFF8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81536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DB92F" w14:textId="77777777" w:rsidR="000A6C9E" w:rsidRPr="000A6C9E" w:rsidRDefault="000A6C9E" w:rsidP="000A6C9E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A6C9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0.816</w:t>
            </w:r>
          </w:p>
        </w:tc>
      </w:tr>
    </w:tbl>
    <w:p w14:paraId="14CA16BF" w14:textId="77777777" w:rsidR="00CC297C" w:rsidRDefault="00CC297C" w:rsidP="00CC297C"/>
    <w:p w14:paraId="3BB9E12D" w14:textId="0FBFF449" w:rsidR="00482033" w:rsidRDefault="00482033" w:rsidP="0048203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>
        <w:t xml:space="preserve">Proposed transport formats for </w:t>
      </w:r>
      <w:r>
        <w:t>T</w:t>
      </w:r>
      <w:r>
        <w:t xml:space="preserve">DD </w:t>
      </w:r>
      <w:r>
        <w:t>SDR TM3 with 64</w:t>
      </w:r>
      <w:r>
        <w:t>QAM</w:t>
      </w:r>
    </w:p>
    <w:tbl>
      <w:tblPr>
        <w:tblW w:w="5305" w:type="pct"/>
        <w:tblLayout w:type="fixed"/>
        <w:tblLook w:val="04A0" w:firstRow="1" w:lastRow="0" w:firstColumn="1" w:lastColumn="0" w:noHBand="0" w:noVBand="1"/>
      </w:tblPr>
      <w:tblGrid>
        <w:gridCol w:w="850"/>
        <w:gridCol w:w="993"/>
        <w:gridCol w:w="132"/>
        <w:gridCol w:w="157"/>
        <w:gridCol w:w="343"/>
        <w:gridCol w:w="569"/>
        <w:gridCol w:w="803"/>
        <w:gridCol w:w="803"/>
        <w:gridCol w:w="8"/>
        <w:gridCol w:w="381"/>
        <w:gridCol w:w="611"/>
        <w:gridCol w:w="8"/>
        <w:gridCol w:w="872"/>
        <w:gridCol w:w="105"/>
        <w:gridCol w:w="132"/>
        <w:gridCol w:w="859"/>
        <w:gridCol w:w="885"/>
        <w:gridCol w:w="1106"/>
        <w:gridCol w:w="839"/>
      </w:tblGrid>
      <w:tr w:rsidR="00482033" w:rsidRPr="00CC297C" w14:paraId="271B7F26" w14:textId="77777777" w:rsidTr="00482033">
        <w:trPr>
          <w:trHeight w:val="315"/>
        </w:trPr>
        <w:tc>
          <w:tcPr>
            <w:tcW w:w="8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56115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A3D11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5983B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DEE39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78AB91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5AAF9E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7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0275B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27133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D92A2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F3A46" w14:textId="7777777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MCS 27</w:t>
            </w:r>
          </w:p>
        </w:tc>
      </w:tr>
      <w:tr w:rsidR="00482033" w:rsidRPr="00CC297C" w14:paraId="35FF7AF6" w14:textId="77777777" w:rsidTr="00482033">
        <w:trPr>
          <w:trHeight w:val="315"/>
        </w:trPr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14:paraId="64E9A7F9" w14:textId="7422A69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64QAM</w:t>
            </w:r>
          </w:p>
        </w:tc>
        <w:tc>
          <w:tcPr>
            <w:tcW w:w="2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DDED1F" w14:textId="6F24A65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CFI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DEAD28" w14:textId="0008D26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PRB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A5AAC6" w14:textId="4DB165E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tones/RB</w:t>
            </w:r>
          </w:p>
        </w:tc>
        <w:tc>
          <w:tcPr>
            <w:tcW w:w="38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956690" w14:textId="3A4158D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CRS tones/RB</w:t>
            </w:r>
          </w:p>
        </w:tc>
        <w:tc>
          <w:tcPr>
            <w:tcW w:w="4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8C8D16" w14:textId="59631B9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PSS/SSS/PBCH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0D589D" w14:textId="3706247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data tones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D4DC8" w14:textId="7BE5882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A66F62">
              <w:t>chan</w:t>
            </w:r>
            <w:proofErr w:type="spellEnd"/>
            <w:r w:rsidRPr="00A66F62">
              <w:t xml:space="preserve"> bits (2L)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DEE30" w14:textId="03A615C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TBS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76577CED" w14:textId="4996372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TBS + CRC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hideMark/>
          </w:tcPr>
          <w:p w14:paraId="156099F8" w14:textId="47CDCD2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code rate</w:t>
            </w:r>
          </w:p>
        </w:tc>
      </w:tr>
      <w:tr w:rsidR="00482033" w:rsidRPr="00CC297C" w14:paraId="3BDF530C" w14:textId="77777777" w:rsidTr="00482033">
        <w:trPr>
          <w:trHeight w:val="300"/>
        </w:trPr>
        <w:tc>
          <w:tcPr>
            <w:tcW w:w="40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27B4895" w14:textId="7777777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20MHz</w:t>
            </w:r>
          </w:p>
          <w:p w14:paraId="251D0E3A" w14:textId="01D1A38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6B79F42" w14:textId="26F0E98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normal SF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659F2A" w14:textId="4D027BD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97CF39" w14:textId="6105606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F583B1" w14:textId="5B7F5C1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C9E9CE" w14:textId="096AEA8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1B48C6" w14:textId="6B23A31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38B9B" w14:textId="4AA468E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13600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F6B36" w14:textId="46EB2C9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163200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50CF69" w14:textId="4D4834A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128496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31ABFD" w14:textId="37582C2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129024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69FCF46" w14:textId="7DC8221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0.791</w:t>
            </w:r>
          </w:p>
        </w:tc>
      </w:tr>
      <w:tr w:rsidR="00482033" w:rsidRPr="00CC297C" w14:paraId="21BA6D9A" w14:textId="77777777" w:rsidTr="00482033">
        <w:trPr>
          <w:trHeight w:val="300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181CA0E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B3134A1" w14:textId="432CDF2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SF 0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BCF182" w14:textId="5A91286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9F88B" w14:textId="474050C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10D10E" w14:textId="0F191DE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30B06D" w14:textId="6101383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ECEAC3" w14:textId="4E5AED3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312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F71846" w14:textId="02C0EB8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13288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6B22AD" w14:textId="30242DA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159456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E1A3E" w14:textId="4D475FDC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128496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E19CBB" w14:textId="08EFF84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129024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F469478" w14:textId="176F1E4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0.809</w:t>
            </w:r>
          </w:p>
        </w:tc>
      </w:tr>
      <w:tr w:rsidR="00482033" w:rsidRPr="00CC297C" w14:paraId="3189E072" w14:textId="77777777" w:rsidTr="00482033">
        <w:trPr>
          <w:trHeight w:val="315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80B74A8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14:paraId="3A86FDFD" w14:textId="4B39957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SF 5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CAAC26" w14:textId="1C807D2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3B1474" w14:textId="59CAE1A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96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CA080" w14:textId="4BA1FF1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F619BA" w14:textId="2D342B9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5DC7F" w14:textId="2D0CFB4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72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28CB94" w14:textId="1828D36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12984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16C5A1" w14:textId="38E6BF7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155808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89BAA" w14:textId="2414FD1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124464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688AFF" w14:textId="5B33523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124992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6A921FE" w14:textId="21F1E21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0.802</w:t>
            </w:r>
          </w:p>
        </w:tc>
      </w:tr>
      <w:tr w:rsidR="00482033" w:rsidRPr="00CC297C" w14:paraId="7446C479" w14:textId="77777777" w:rsidTr="00482033">
        <w:trPr>
          <w:trHeight w:val="300"/>
        </w:trPr>
        <w:tc>
          <w:tcPr>
            <w:tcW w:w="40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D87351F" w14:textId="7777777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15MHz</w:t>
            </w:r>
          </w:p>
          <w:p w14:paraId="117440B8" w14:textId="4DEE643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3E39B60" w14:textId="149AC38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normal SF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C851F" w14:textId="5222840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1BC888" w14:textId="6D847C3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75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E8F42E" w14:textId="615E5D3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EC5C54" w14:textId="28A01C6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9EF7A2" w14:textId="125C140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8EB1BB" w14:textId="77FEBAC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10200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452F66" w14:textId="37B78B5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122400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81513" w14:textId="56A13E5C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93800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D5C82" w14:textId="3B2D2BC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94208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A22CE08" w14:textId="57F0DA2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0.77</w:t>
            </w:r>
          </w:p>
        </w:tc>
      </w:tr>
      <w:tr w:rsidR="00482033" w:rsidRPr="00CC297C" w14:paraId="128846D5" w14:textId="77777777" w:rsidTr="00482033">
        <w:trPr>
          <w:trHeight w:val="300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9EC3F4E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7457C02" w14:textId="46A64A9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SF 0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B34F6A" w14:textId="14DEAFC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FA648F" w14:textId="28981ED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75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F08DA0" w14:textId="6795CB4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61E7F" w14:textId="57314E6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7CD337" w14:textId="26CFA1C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312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BFC017" w14:textId="5C151EA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9888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392DC3" w14:textId="77E7037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118656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9D71E6" w14:textId="0A98147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93800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75926" w14:textId="1746D3D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94208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693E36B" w14:textId="154B4A7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0.794</w:t>
            </w:r>
          </w:p>
        </w:tc>
      </w:tr>
      <w:tr w:rsidR="00482033" w:rsidRPr="00CC297C" w14:paraId="4209EB6E" w14:textId="77777777" w:rsidTr="00482033">
        <w:trPr>
          <w:trHeight w:val="315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1120D62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14:paraId="7C981E52" w14:textId="1519CE0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SF 5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D0390E" w14:textId="29D380D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29C54C" w14:textId="2C294E9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71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82CE27" w14:textId="228B16D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2B63F8" w14:textId="61FBDA6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A6E49A" w14:textId="58CD5F5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72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9CDB09" w14:textId="0C145EF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9584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8BC21D" w14:textId="7BC1F2D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115008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A27DD7" w14:textId="3F1F944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90816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C2A0DC" w14:textId="689F0B6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91200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4A1E639" w14:textId="1C0FD65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0.793</w:t>
            </w:r>
          </w:p>
        </w:tc>
      </w:tr>
      <w:tr w:rsidR="00482033" w:rsidRPr="00CC297C" w14:paraId="62AF06F5" w14:textId="77777777" w:rsidTr="00482033">
        <w:trPr>
          <w:trHeight w:val="300"/>
        </w:trPr>
        <w:tc>
          <w:tcPr>
            <w:tcW w:w="4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14:paraId="6064F389" w14:textId="7777777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10MHz</w:t>
            </w:r>
          </w:p>
          <w:p w14:paraId="1199A2D2" w14:textId="6C003E5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E080D2F" w14:textId="0F90784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normal SF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EE9513" w14:textId="43340C0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D9BAF1" w14:textId="0999CB9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50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E57C80" w14:textId="3219EA6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E6293F" w14:textId="38F14AB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91B32" w14:textId="313FC59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2527AE" w14:textId="6F48C6C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6800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7001E0" w14:textId="3A7092F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81600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04A2AC" w14:textId="65F777D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63776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E19872" w14:textId="21E23C0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64064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CA21FE9" w14:textId="0AFECCB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0.785</w:t>
            </w:r>
          </w:p>
        </w:tc>
      </w:tr>
      <w:tr w:rsidR="00482033" w:rsidRPr="00CC297C" w14:paraId="22B9BC1B" w14:textId="77777777" w:rsidTr="00482033">
        <w:trPr>
          <w:trHeight w:val="300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FAAD29F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75F1401" w14:textId="717ED5D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SF 0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8F0F9A" w14:textId="07E9BFE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566B5A" w14:textId="5031BAE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50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611E75" w14:textId="283679E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DA4246" w14:textId="0158471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2D541F" w14:textId="6EAEFF2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312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00D0D3" w14:textId="265E040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6488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5804E5" w14:textId="590D02B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77856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C0B8A7" w14:textId="7F91369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63776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78DB59" w14:textId="5E6DAB6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64064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883C8C2" w14:textId="06C4C94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0.823</w:t>
            </w:r>
          </w:p>
        </w:tc>
      </w:tr>
      <w:tr w:rsidR="00482033" w:rsidRPr="00CC297C" w14:paraId="47C57EF9" w14:textId="77777777" w:rsidTr="00482033">
        <w:trPr>
          <w:trHeight w:val="315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A72146D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14:paraId="1586716B" w14:textId="1C4882CC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SF 5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B9C4D9" w14:textId="21B3A72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C1B4C4" w14:textId="5F00561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08750" w14:textId="6CF26F1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93E62C" w14:textId="170BD00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20538" w14:textId="7227A04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72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BF0A03" w14:textId="3B680F1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6320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EFF8AB" w14:textId="66DD031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75840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23A153" w14:textId="7D2A786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59256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0A187" w14:textId="352529A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59520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871909C" w14:textId="2BF5745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66F62">
              <w:t>0.785</w:t>
            </w:r>
          </w:p>
        </w:tc>
      </w:tr>
    </w:tbl>
    <w:p w14:paraId="7EA4E92D" w14:textId="77777777" w:rsidR="00482033" w:rsidRDefault="00482033" w:rsidP="00482033"/>
    <w:p w14:paraId="6ABCFEBF" w14:textId="77777777" w:rsidR="00482033" w:rsidRDefault="00482033" w:rsidP="0048203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Proposed transport formats for TDD SDR TM3 with 64QAM</w:t>
      </w:r>
    </w:p>
    <w:tbl>
      <w:tblPr>
        <w:tblW w:w="5305" w:type="pct"/>
        <w:tblLayout w:type="fixed"/>
        <w:tblLook w:val="04A0" w:firstRow="1" w:lastRow="0" w:firstColumn="1" w:lastColumn="0" w:noHBand="0" w:noVBand="1"/>
      </w:tblPr>
      <w:tblGrid>
        <w:gridCol w:w="850"/>
        <w:gridCol w:w="993"/>
        <w:gridCol w:w="132"/>
        <w:gridCol w:w="157"/>
        <w:gridCol w:w="343"/>
        <w:gridCol w:w="569"/>
        <w:gridCol w:w="803"/>
        <w:gridCol w:w="803"/>
        <w:gridCol w:w="8"/>
        <w:gridCol w:w="381"/>
        <w:gridCol w:w="611"/>
        <w:gridCol w:w="8"/>
        <w:gridCol w:w="872"/>
        <w:gridCol w:w="105"/>
        <w:gridCol w:w="132"/>
        <w:gridCol w:w="859"/>
        <w:gridCol w:w="885"/>
        <w:gridCol w:w="1106"/>
        <w:gridCol w:w="839"/>
      </w:tblGrid>
      <w:tr w:rsidR="00482033" w:rsidRPr="00CC297C" w14:paraId="3DDB9DAD" w14:textId="77777777" w:rsidTr="004A7DEC">
        <w:trPr>
          <w:trHeight w:val="315"/>
        </w:trPr>
        <w:tc>
          <w:tcPr>
            <w:tcW w:w="8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5E0DE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08BAC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B3C65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D8D2B9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18C97C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6A8C8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7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B601E9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407DC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E4FF2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DECA1" w14:textId="74587D2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CC297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MCS 2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482033" w:rsidRPr="00CC297C" w14:paraId="4A78441F" w14:textId="77777777" w:rsidTr="00482033">
        <w:trPr>
          <w:trHeight w:val="315"/>
        </w:trPr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</w:tcPr>
          <w:p w14:paraId="2D3CD0BD" w14:textId="30A78DF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256QAM</w:t>
            </w:r>
          </w:p>
        </w:tc>
        <w:tc>
          <w:tcPr>
            <w:tcW w:w="2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1120A2CD" w14:textId="26FDB7B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CFI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2C125888" w14:textId="6E7D946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PRB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56DB2CE0" w14:textId="62B465E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tones/RB</w:t>
            </w:r>
          </w:p>
        </w:tc>
        <w:tc>
          <w:tcPr>
            <w:tcW w:w="38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3155748D" w14:textId="3DB71BD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CRS tones/RB</w:t>
            </w:r>
          </w:p>
        </w:tc>
        <w:tc>
          <w:tcPr>
            <w:tcW w:w="4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366523A2" w14:textId="34B3489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PSS/SSS/PBCH</w:t>
            </w:r>
          </w:p>
        </w:tc>
        <w:tc>
          <w:tcPr>
            <w:tcW w:w="46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6114D298" w14:textId="5CF59C8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data tones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76DFFBC4" w14:textId="5581E92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E5FCB">
              <w:t>chan</w:t>
            </w:r>
            <w:proofErr w:type="spellEnd"/>
            <w:r w:rsidRPr="00DE5FCB">
              <w:t xml:space="preserve"> bits (2L)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CA7349" w14:textId="73DAC41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TBS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6B56C58" w14:textId="2AA1FD1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TBS + CRC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690A47FA" w14:textId="2377984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code rate</w:t>
            </w:r>
          </w:p>
        </w:tc>
      </w:tr>
      <w:tr w:rsidR="00482033" w:rsidRPr="00CC297C" w14:paraId="02E742FA" w14:textId="77777777" w:rsidTr="00482033">
        <w:trPr>
          <w:trHeight w:val="300"/>
        </w:trPr>
        <w:tc>
          <w:tcPr>
            <w:tcW w:w="40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106A673C" w14:textId="7777777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20MHz</w:t>
            </w:r>
          </w:p>
          <w:p w14:paraId="072C6687" w14:textId="046777C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D65FB66" w14:textId="52A00E9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normal SF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6A44EC" w14:textId="615C81A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E2EA39" w14:textId="34E6085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407A66" w14:textId="77DA6E9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A49843" w14:textId="11D2265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7209D3" w14:textId="4614F4E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EFA212" w14:textId="2D04F97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13600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294BC8" w14:textId="32E3547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217600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4CF6D2" w14:textId="562C84A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169544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A5B4D9" w14:textId="04EA5E6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170240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4317CB83" w14:textId="2E3362F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0.782</w:t>
            </w:r>
          </w:p>
        </w:tc>
      </w:tr>
      <w:tr w:rsidR="00482033" w:rsidRPr="00CC297C" w14:paraId="75276012" w14:textId="77777777" w:rsidTr="00482033">
        <w:trPr>
          <w:trHeight w:val="300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0110E3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CF1CAC8" w14:textId="5D0711C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SF 0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FD1DDE" w14:textId="73420D3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6FA4DD" w14:textId="4801852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149C9B" w14:textId="7D5D9CA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C8DCD9" w14:textId="0B4FA61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CD31F2" w14:textId="09A25CC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312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1E4D6" w14:textId="34CEE5A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13288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B4AA00" w14:textId="004D5F4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212608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EAAE0C" w14:textId="334D33A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169544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23D95A" w14:textId="33C3A07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170240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2556271E" w14:textId="72EF63F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0.801</w:t>
            </w:r>
          </w:p>
        </w:tc>
      </w:tr>
      <w:tr w:rsidR="00482033" w:rsidRPr="00CC297C" w14:paraId="73101435" w14:textId="77777777" w:rsidTr="00482033">
        <w:trPr>
          <w:trHeight w:val="315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9D78E5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</w:tcPr>
          <w:p w14:paraId="6E33A14F" w14:textId="64DC100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SF 5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4DC055C7" w14:textId="695F565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66A78A48" w14:textId="097F851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96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4470E7F0" w14:textId="7C20D1FC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3A7EBEB9" w14:textId="1224B79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2B67A590" w14:textId="25A31BA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72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42473D6F" w14:textId="7D68B7AC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12984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420CA709" w14:textId="355B31C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207744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70EAB1" w14:textId="06926A1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161760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58E8941E" w14:textId="39FD3F1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162432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6D871A7D" w14:textId="436B02F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0.782</w:t>
            </w:r>
          </w:p>
        </w:tc>
      </w:tr>
      <w:tr w:rsidR="00482033" w:rsidRPr="00CC297C" w14:paraId="44B57088" w14:textId="77777777" w:rsidTr="00482033">
        <w:trPr>
          <w:trHeight w:val="300"/>
        </w:trPr>
        <w:tc>
          <w:tcPr>
            <w:tcW w:w="40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34D2CB0F" w14:textId="7777777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15MHz</w:t>
            </w:r>
          </w:p>
          <w:p w14:paraId="311A0D49" w14:textId="27F9CA4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F7C72CC" w14:textId="2EA6742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normal SF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4CEEAC" w14:textId="42C294A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6D3246" w14:textId="3DCE4D2C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75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2E6F95" w14:textId="2E735DC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7BA443" w14:textId="1AE1C8D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595EDB" w14:textId="62E23A9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98BA18" w14:textId="1BEDA67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10200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280FF2" w14:textId="071707C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163200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F89FF7" w14:textId="199154A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128496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1D9389" w14:textId="77684BF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129024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12B1A937" w14:textId="7737851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0.791</w:t>
            </w:r>
          </w:p>
        </w:tc>
      </w:tr>
      <w:tr w:rsidR="00482033" w:rsidRPr="00CC297C" w14:paraId="73DC29C3" w14:textId="77777777" w:rsidTr="00482033">
        <w:trPr>
          <w:trHeight w:val="300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AAEB2B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B0CC1B0" w14:textId="15C4C52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SF 0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6F5A87" w14:textId="38CD618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F09B80" w14:textId="3A2386D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75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8A48A6" w14:textId="7FF9615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120FA0" w14:textId="1D18220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EE489C" w14:textId="41DDE45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312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64808F" w14:textId="788EE01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9888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A4B967" w14:textId="1C37821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158208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697AE3" w14:textId="1886549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128496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9C2178" w14:textId="7468137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129024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66BCCB9D" w14:textId="57BF008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0.816</w:t>
            </w:r>
          </w:p>
        </w:tc>
      </w:tr>
      <w:tr w:rsidR="00482033" w:rsidRPr="00CC297C" w14:paraId="681EA9AF" w14:textId="77777777" w:rsidTr="00482033">
        <w:trPr>
          <w:trHeight w:val="315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3B14F9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</w:tcPr>
          <w:p w14:paraId="55A08D51" w14:textId="5583846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SF 5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0B5A35BE" w14:textId="317BED1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1ECC8148" w14:textId="7A444F1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71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26887708" w14:textId="299C2D1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5C4B3982" w14:textId="677A49C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4CEA14A1" w14:textId="596D5E9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72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4B264D9D" w14:textId="53D3888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9584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177C53CF" w14:textId="75294E3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153344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A7E286" w14:textId="4CA9EC5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124464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1EA9FC9C" w14:textId="2DDCC28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124992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7A4C9C8C" w14:textId="091EED9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0.815</w:t>
            </w:r>
          </w:p>
        </w:tc>
      </w:tr>
      <w:tr w:rsidR="00482033" w:rsidRPr="00CC297C" w14:paraId="238E0DA2" w14:textId="77777777" w:rsidTr="00482033">
        <w:trPr>
          <w:trHeight w:val="300"/>
        </w:trPr>
        <w:tc>
          <w:tcPr>
            <w:tcW w:w="4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</w:tcPr>
          <w:p w14:paraId="392CAEAC" w14:textId="7777777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10MHz</w:t>
            </w:r>
          </w:p>
          <w:p w14:paraId="3FCD029C" w14:textId="5B53CEA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6E9F603" w14:textId="628607B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normal SF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8F94AD" w14:textId="4AE3117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47848B" w14:textId="0421B0C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50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B49E37" w14:textId="1B86FAF7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267607" w14:textId="24568C3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AC06A" w14:textId="274D82C1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45C21" w14:textId="639DF41D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6800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4F2B9E" w14:textId="3DAAD9BF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108800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4906C5" w14:textId="5E704CB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84760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957A26" w14:textId="153C5B5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85120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587BE1B0" w14:textId="4788849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0.782</w:t>
            </w:r>
          </w:p>
        </w:tc>
      </w:tr>
      <w:tr w:rsidR="00482033" w:rsidRPr="00CC297C" w14:paraId="20276718" w14:textId="77777777" w:rsidTr="00482033">
        <w:trPr>
          <w:trHeight w:val="300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BADBA86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2D962C5" w14:textId="0235BE9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SF 0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AF1355" w14:textId="62DCC8D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856FC9" w14:textId="4B10FBB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50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1E2593" w14:textId="659509F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942AAE" w14:textId="21AB75C9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362A7B" w14:textId="49D276F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312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087F4A" w14:textId="2A29A3A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6488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07DBC0" w14:textId="1A7784E0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103808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86327D" w14:textId="763144FC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84760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4BA1CE" w14:textId="5B307FEA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85120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14:paraId="1C8B1EC0" w14:textId="6EA8245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0.82</w:t>
            </w:r>
          </w:p>
        </w:tc>
      </w:tr>
      <w:tr w:rsidR="00482033" w:rsidRPr="00CC297C" w14:paraId="399A8199" w14:textId="77777777" w:rsidTr="00482033">
        <w:trPr>
          <w:trHeight w:val="315"/>
        </w:trPr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2AAD82A" w14:textId="77777777" w:rsidR="00482033" w:rsidRPr="00CC297C" w:rsidRDefault="00482033" w:rsidP="004A7DEC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</w:tcPr>
          <w:p w14:paraId="0F3391F0" w14:textId="438668B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SF 5</w:t>
            </w:r>
          </w:p>
        </w:tc>
        <w:tc>
          <w:tcPr>
            <w:tcW w:w="2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48724D06" w14:textId="166BB874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6401B8CB" w14:textId="3D9005AB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311B26E1" w14:textId="59364E8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79AF4520" w14:textId="13708AD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20</w:t>
            </w:r>
          </w:p>
        </w:tc>
        <w:tc>
          <w:tcPr>
            <w:tcW w:w="4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53FBD017" w14:textId="5F8AE0C6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72</w:t>
            </w: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7E6AD8BF" w14:textId="6DDDEC23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6320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640A01C8" w14:textId="75B8DD3E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101120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F35329" w14:textId="500C8E55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81176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07CA2F41" w14:textId="0CBD21A2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81536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72837E8B" w14:textId="4EBFF3A8" w:rsidR="00482033" w:rsidRPr="00CC297C" w:rsidRDefault="00482033" w:rsidP="004A7DEC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DE5FCB">
              <w:t>0.806</w:t>
            </w:r>
          </w:p>
        </w:tc>
      </w:tr>
    </w:tbl>
    <w:p w14:paraId="53137B3F" w14:textId="77777777" w:rsidR="00482033" w:rsidRDefault="00482033" w:rsidP="00CC297C"/>
    <w:p w14:paraId="3E37B81D" w14:textId="235DDEF6" w:rsidR="008E09C7" w:rsidRDefault="00595D8E" w:rsidP="008E09C7">
      <w:pPr>
        <w:pStyle w:val="Heading1"/>
        <w:ind w:hanging="2582"/>
      </w:pPr>
      <w:r>
        <w:t xml:space="preserve">Simulation results </w:t>
      </w:r>
    </w:p>
    <w:p w14:paraId="42D2D4B2" w14:textId="77777777" w:rsidR="00595D8E" w:rsidRDefault="00595D8E" w:rsidP="00595D8E"/>
    <w:p w14:paraId="025E5773" w14:textId="286DEEFF" w:rsidR="001F6D6D" w:rsidRDefault="001F6D6D" w:rsidP="00595D8E">
      <w:r>
        <w:t>The simulation results are given in the plots and summarized in the tables separately for 64 and 256 QAM.</w:t>
      </w:r>
    </w:p>
    <w:p w14:paraId="52086DED" w14:textId="3D8EF173" w:rsidR="001F6D6D" w:rsidRPr="00595D8E" w:rsidRDefault="001F6D6D" w:rsidP="00595D8E">
      <w:r>
        <w:t xml:space="preserve">The results are also introduced in </w:t>
      </w:r>
      <w:r>
        <w:fldChar w:fldCharType="begin"/>
      </w:r>
      <w:r>
        <w:instrText xml:space="preserve"> REF _Ref442718977 \n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bookmarkStart w:id="1" w:name="_GoBack"/>
      <w:bookmarkEnd w:id="1"/>
    </w:p>
    <w:p w14:paraId="5ABA33A0" w14:textId="3C32E1D3" w:rsidR="00595D8E" w:rsidRDefault="00965B01" w:rsidP="00595D8E">
      <w:pPr>
        <w:pStyle w:val="Heading2"/>
      </w:pPr>
      <w:r>
        <w:lastRenderedPageBreak/>
        <w:t>SDR simulations with 64QAM</w:t>
      </w:r>
    </w:p>
    <w:p w14:paraId="7EF7C694" w14:textId="77777777" w:rsidR="002A3DCA" w:rsidRDefault="002A3DCA" w:rsidP="002A3DCA"/>
    <w:p w14:paraId="028A1A53" w14:textId="77777777" w:rsidR="002A3DCA" w:rsidRDefault="002A3DCA" w:rsidP="002A3DCA"/>
    <w:p w14:paraId="07208DB1" w14:textId="41D6F707" w:rsidR="002A3DCA" w:rsidRPr="002A3DCA" w:rsidRDefault="001F6D6D" w:rsidP="002A3DCA">
      <w:r>
        <w:rPr>
          <w:noProof/>
          <w:lang w:val="en-US"/>
        </w:rPr>
        <w:drawing>
          <wp:inline distT="0" distB="0" distL="0" distR="0" wp14:anchorId="02C7EBAF" wp14:editId="023ED2B7">
            <wp:extent cx="4798800" cy="3600000"/>
            <wp:effectExtent l="0" t="0" r="1905" b="635"/>
            <wp:docPr id="5" name="Picture 5" descr="Z:\fga\branches\2016\RAN4_78_Feb2016_DL4RX_CCH_IM\results\36_101_tests\FDD SDR 64 Q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fga\branches\2016\RAN4_78_Feb2016_DL4RX_CCH_IM\results\36_101_tests\FDD SDR 64 QA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25C2E" w14:textId="25F3A0FB" w:rsidR="002A3DCA" w:rsidRPr="002A3DCA" w:rsidRDefault="002A3DCA" w:rsidP="002A3DCA">
      <w:r>
        <w:rPr>
          <w:noProof/>
          <w:lang w:val="en-US"/>
        </w:rPr>
        <w:drawing>
          <wp:inline distT="0" distB="0" distL="0" distR="0" wp14:anchorId="7E2DEE7D" wp14:editId="0E73790E">
            <wp:extent cx="4795200" cy="3600000"/>
            <wp:effectExtent l="0" t="0" r="5715" b="635"/>
            <wp:docPr id="1" name="Picture 1" descr="Z:\fga\branches\2016\RAN4_78_Feb2016_DL4RX_CCH_IM\results\36_101_tests\TDD SDR 64 Q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fga\branches\2016\RAN4_78_Feb2016_DL4RX_CCH_IM\results\36_101_tests\TDD SDR 64 QA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2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8DE45" w14:textId="77777777" w:rsidR="00092B1B" w:rsidRPr="00092B1B" w:rsidRDefault="00092B1B" w:rsidP="00092B1B"/>
    <w:p w14:paraId="0C2A3D4E" w14:textId="1FE5601B" w:rsidR="00595D8E" w:rsidRDefault="00595D8E" w:rsidP="00595D8E">
      <w:pPr>
        <w:pStyle w:val="TH"/>
        <w:jc w:val="left"/>
      </w:pPr>
    </w:p>
    <w:p w14:paraId="1C1EC648" w14:textId="02674594" w:rsidR="00595D8E" w:rsidRDefault="00595D8E" w:rsidP="00595D8E">
      <w:pPr>
        <w:pStyle w:val="TH"/>
        <w:jc w:val="left"/>
      </w:pPr>
    </w:p>
    <w:p w14:paraId="63A97700" w14:textId="77777777" w:rsidR="00595D8E" w:rsidRDefault="00595D8E" w:rsidP="00595D8E"/>
    <w:p w14:paraId="575E34DB" w14:textId="6BC5125D" w:rsidR="005D0147" w:rsidRDefault="005D0147" w:rsidP="005D014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033">
        <w:rPr>
          <w:noProof/>
        </w:rPr>
        <w:t>4</w:t>
      </w:r>
      <w:r>
        <w:fldChar w:fldCharType="end"/>
      </w:r>
      <w:r>
        <w:t xml:space="preserve">: </w:t>
      </w:r>
      <w:proofErr w:type="gramStart"/>
      <w:r>
        <w:rPr>
          <w:lang w:eastAsia="ko-KR"/>
        </w:rPr>
        <w:t xml:space="preserve">Simulated </w:t>
      </w:r>
      <w:r w:rsidR="007E1BDC">
        <w:rPr>
          <w:rFonts w:hint="eastAsia"/>
          <w:lang w:eastAsia="ko-KR"/>
        </w:rPr>
        <w:t xml:space="preserve"> SNR</w:t>
      </w:r>
      <w:proofErr w:type="gramEnd"/>
      <w:r w:rsidR="007E1BDC">
        <w:rPr>
          <w:rFonts w:hint="eastAsia"/>
          <w:lang w:eastAsia="ko-KR"/>
        </w:rPr>
        <w:t xml:space="preserve"> to achieve </w:t>
      </w:r>
      <w:r w:rsidR="001F6D6D">
        <w:rPr>
          <w:lang w:eastAsia="ko-KR"/>
        </w:rPr>
        <w:t>85</w:t>
      </w:r>
      <w:r w:rsidR="00092B1B">
        <w:rPr>
          <w:rFonts w:hint="eastAsia"/>
          <w:lang w:eastAsia="ko-KR"/>
        </w:rPr>
        <w:t>% of maximum T-put</w:t>
      </w:r>
    </w:p>
    <w:tbl>
      <w:tblPr>
        <w:tblW w:w="10394" w:type="dxa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2"/>
        <w:gridCol w:w="1492"/>
        <w:gridCol w:w="1492"/>
        <w:gridCol w:w="1492"/>
        <w:gridCol w:w="1492"/>
        <w:gridCol w:w="1492"/>
        <w:gridCol w:w="1492"/>
      </w:tblGrid>
      <w:tr w:rsidR="00CD07BB" w:rsidRPr="00F61B85" w14:paraId="0DFA62CC" w14:textId="41A6D806" w:rsidTr="008F19B5">
        <w:trPr>
          <w:trHeight w:val="330"/>
          <w:jc w:val="center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9B29" w14:textId="77777777" w:rsidR="00CD07BB" w:rsidRPr="00F61B85" w:rsidRDefault="00CD07B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ko-KR"/>
              </w:rPr>
              <w:t>Case</w:t>
            </w:r>
          </w:p>
        </w:tc>
        <w:tc>
          <w:tcPr>
            <w:tcW w:w="4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DE8C" w14:textId="37617679" w:rsidR="00CD07BB" w:rsidRDefault="00CD07B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 xml:space="preserve">FDD </w:t>
            </w:r>
          </w:p>
        </w:tc>
        <w:tc>
          <w:tcPr>
            <w:tcW w:w="4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9CD" w14:textId="53D558B0" w:rsidR="00CD07BB" w:rsidRDefault="00CD07B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 xml:space="preserve">TDD </w:t>
            </w:r>
          </w:p>
        </w:tc>
      </w:tr>
      <w:tr w:rsidR="00CD07BB" w:rsidRPr="00F61B85" w14:paraId="36257D50" w14:textId="77777777" w:rsidTr="00171A9F">
        <w:trPr>
          <w:trHeight w:val="330"/>
          <w:jc w:val="center"/>
        </w:trPr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2C2AA" w14:textId="77777777" w:rsidR="00CD07BB" w:rsidRDefault="00CD07B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2A298" w14:textId="78DF65ED" w:rsidR="00CD07BB" w:rsidRDefault="00092B1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10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4427D" w14:textId="2A779A9A" w:rsidR="00CD07BB" w:rsidRDefault="00092B1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15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798C3" w14:textId="6DCAC2AE" w:rsidR="00CD07BB" w:rsidRDefault="00092B1B" w:rsidP="00E066E5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20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C3D7D" w14:textId="7667D609" w:rsidR="00CD07BB" w:rsidRDefault="00092B1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10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DDA6" w14:textId="53192D76" w:rsidR="00CD07BB" w:rsidRDefault="00092B1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15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6D8BC" w14:textId="4E860C8D" w:rsidR="00CD07BB" w:rsidRDefault="00092B1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20 MHz</w:t>
            </w:r>
          </w:p>
        </w:tc>
      </w:tr>
      <w:tr w:rsidR="00CD07BB" w:rsidRPr="00F61B85" w14:paraId="7300A6BE" w14:textId="55B33BB2" w:rsidTr="00C014A8">
        <w:trPr>
          <w:trHeight w:val="623"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E86D" w14:textId="7E58ECAE" w:rsidR="00CD07BB" w:rsidRPr="00F61B85" w:rsidRDefault="00CD07BB" w:rsidP="006A2FEB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F61B85">
              <w:rPr>
                <w:color w:val="000000"/>
                <w:sz w:val="22"/>
                <w:szCs w:val="22"/>
                <w:lang w:val="en-US" w:eastAsia="ko-KR"/>
              </w:rPr>
              <w:t>Target SNR</w:t>
            </w:r>
            <w:r w:rsidRPr="00F61B85">
              <w:rPr>
                <w:color w:val="000000"/>
                <w:sz w:val="22"/>
                <w:szCs w:val="22"/>
                <w:lang w:val="en-US" w:eastAsia="ko-KR"/>
              </w:rPr>
              <w:br/>
              <w:t>[dB]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7FE7" w14:textId="3F266097" w:rsidR="00CD07BB" w:rsidRPr="00833248" w:rsidRDefault="001F6D6D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18.29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01A19" w14:textId="3E545DD8" w:rsidR="00CD07BB" w:rsidRDefault="001F6D6D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17.76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A784E" w14:textId="45A101E8" w:rsidR="00CD07BB" w:rsidRDefault="001F6D6D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18.65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0DC7" w14:textId="4CD30456" w:rsidR="00CD07BB" w:rsidRDefault="001F6D6D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17.91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B7DA1" w14:textId="565A3607" w:rsidR="00CD07BB" w:rsidRDefault="001F6D6D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17.69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F90BD" w14:textId="5DD77BC4" w:rsidR="00E450D8" w:rsidRDefault="001F6D6D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17.96</w:t>
            </w:r>
          </w:p>
        </w:tc>
      </w:tr>
    </w:tbl>
    <w:p w14:paraId="77472BEA" w14:textId="44FA1400" w:rsidR="00595D8E" w:rsidRDefault="00595D8E" w:rsidP="00595D8E"/>
    <w:p w14:paraId="58D9F257" w14:textId="66BB5643" w:rsidR="00965B01" w:rsidRDefault="00965B01" w:rsidP="00965B01">
      <w:pPr>
        <w:pStyle w:val="Heading2"/>
      </w:pPr>
      <w:r>
        <w:t>SDR simulations with 256QAM</w:t>
      </w:r>
    </w:p>
    <w:p w14:paraId="06E860E0" w14:textId="77777777" w:rsidR="002A3DCA" w:rsidRDefault="002A3DCA" w:rsidP="002A3DCA"/>
    <w:p w14:paraId="1BD923DF" w14:textId="25B69D27" w:rsidR="002A3DCA" w:rsidRDefault="002A3DCA" w:rsidP="002A3DCA">
      <w:r>
        <w:rPr>
          <w:noProof/>
          <w:lang w:val="en-US"/>
        </w:rPr>
        <w:drawing>
          <wp:inline distT="0" distB="0" distL="0" distR="0" wp14:anchorId="229A0342" wp14:editId="03F2C09E">
            <wp:extent cx="4798800" cy="3600000"/>
            <wp:effectExtent l="0" t="0" r="1905" b="635"/>
            <wp:docPr id="2" name="Picture 2" descr="Z:\fga\branches\2016\RAN4_78_Feb2016_DL4RX_CCH_IM\results\36_101_tests\FDD SDR 256 Q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fga\branches\2016\RAN4_78_Feb2016_DL4RX_CCH_IM\results\36_101_tests\FDD SDR 256 QA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AAE46" w14:textId="77777777" w:rsidR="00E40067" w:rsidRDefault="00E40067" w:rsidP="002A3DCA"/>
    <w:p w14:paraId="69FC9E20" w14:textId="1D59C5B6" w:rsidR="00E40067" w:rsidRPr="002A3DCA" w:rsidRDefault="00E40067" w:rsidP="002A3DCA">
      <w:r>
        <w:rPr>
          <w:noProof/>
          <w:lang w:val="en-US"/>
        </w:rPr>
        <w:lastRenderedPageBreak/>
        <w:drawing>
          <wp:inline distT="0" distB="0" distL="0" distR="0" wp14:anchorId="5AD7B10D" wp14:editId="18029B28">
            <wp:extent cx="4795200" cy="3600000"/>
            <wp:effectExtent l="0" t="0" r="5715" b="635"/>
            <wp:docPr id="3" name="Picture 3" descr="Z:\fga\branches\2016\RAN4_78_Feb2016_DL4RX_CCH_IM\results\36_101_tests\TDD SDR 256 Q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fga\branches\2016\RAN4_78_Feb2016_DL4RX_CCH_IM\results\36_101_tests\TDD SDR 256 QAM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2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A862C" w14:textId="77777777" w:rsidR="00965B01" w:rsidRDefault="00965B01" w:rsidP="00595D8E"/>
    <w:p w14:paraId="47753643" w14:textId="76C9D407" w:rsidR="00092B1B" w:rsidRDefault="00092B1B" w:rsidP="00092B1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033">
        <w:rPr>
          <w:noProof/>
        </w:rPr>
        <w:t>5</w:t>
      </w:r>
      <w:r>
        <w:fldChar w:fldCharType="end"/>
      </w:r>
      <w:r>
        <w:t xml:space="preserve">: </w:t>
      </w:r>
      <w:proofErr w:type="gramStart"/>
      <w:r>
        <w:rPr>
          <w:lang w:eastAsia="ko-KR"/>
        </w:rPr>
        <w:t xml:space="preserve">Simulated </w:t>
      </w:r>
      <w:r>
        <w:rPr>
          <w:rFonts w:hint="eastAsia"/>
          <w:lang w:eastAsia="ko-KR"/>
        </w:rPr>
        <w:t xml:space="preserve"> SNR</w:t>
      </w:r>
      <w:proofErr w:type="gramEnd"/>
      <w:r>
        <w:rPr>
          <w:lang w:eastAsia="ko-KR"/>
        </w:rPr>
        <w:t xml:space="preserve"> for 4Rx SDR with 245 QAM</w:t>
      </w:r>
      <w:r>
        <w:rPr>
          <w:rFonts w:hint="eastAsia"/>
          <w:lang w:eastAsia="ko-KR"/>
        </w:rPr>
        <w:t xml:space="preserve"> to achieve </w:t>
      </w:r>
      <w:r w:rsidR="001F6D6D">
        <w:rPr>
          <w:lang w:eastAsia="ko-KR"/>
        </w:rPr>
        <w:t>85</w:t>
      </w:r>
      <w:r>
        <w:rPr>
          <w:rFonts w:hint="eastAsia"/>
          <w:lang w:eastAsia="ko-KR"/>
        </w:rPr>
        <w:t>% of maximum T-put</w:t>
      </w:r>
    </w:p>
    <w:tbl>
      <w:tblPr>
        <w:tblW w:w="10394" w:type="dxa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2"/>
        <w:gridCol w:w="1492"/>
        <w:gridCol w:w="1492"/>
        <w:gridCol w:w="1492"/>
        <w:gridCol w:w="1492"/>
        <w:gridCol w:w="1492"/>
        <w:gridCol w:w="1492"/>
      </w:tblGrid>
      <w:tr w:rsidR="00092B1B" w:rsidRPr="00F61B85" w14:paraId="56EA6831" w14:textId="77777777" w:rsidTr="004A7DEC">
        <w:trPr>
          <w:trHeight w:val="330"/>
          <w:jc w:val="center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82DA" w14:textId="77777777" w:rsidR="00092B1B" w:rsidRPr="00F61B85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ko-KR"/>
              </w:rPr>
              <w:t>Case</w:t>
            </w:r>
          </w:p>
        </w:tc>
        <w:tc>
          <w:tcPr>
            <w:tcW w:w="4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CF38" w14:textId="77777777" w:rsidR="00092B1B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 xml:space="preserve">FDD </w:t>
            </w:r>
          </w:p>
        </w:tc>
        <w:tc>
          <w:tcPr>
            <w:tcW w:w="4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7214" w14:textId="77777777" w:rsidR="00092B1B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 xml:space="preserve">TDD </w:t>
            </w:r>
          </w:p>
        </w:tc>
      </w:tr>
      <w:tr w:rsidR="00092B1B" w:rsidRPr="00F61B85" w14:paraId="143B047C" w14:textId="77777777" w:rsidTr="004A7DEC">
        <w:trPr>
          <w:trHeight w:val="330"/>
          <w:jc w:val="center"/>
        </w:trPr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C1476" w14:textId="77777777" w:rsidR="00092B1B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9EBF3" w14:textId="77777777" w:rsidR="00092B1B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10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DB780" w14:textId="77777777" w:rsidR="00092B1B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15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56465" w14:textId="77777777" w:rsidR="00092B1B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20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947B0" w14:textId="77777777" w:rsidR="00092B1B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10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01DD7" w14:textId="77777777" w:rsidR="00092B1B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15 MHz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59CBE" w14:textId="77777777" w:rsidR="00092B1B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20 MHz</w:t>
            </w:r>
          </w:p>
        </w:tc>
      </w:tr>
      <w:tr w:rsidR="00092B1B" w:rsidRPr="00F61B85" w14:paraId="6F3BD83F" w14:textId="77777777" w:rsidTr="004A7DEC">
        <w:trPr>
          <w:trHeight w:val="623"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CC42" w14:textId="77777777" w:rsidR="00092B1B" w:rsidRPr="00F61B85" w:rsidRDefault="00092B1B" w:rsidP="004A7DEC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F61B85">
              <w:rPr>
                <w:color w:val="000000"/>
                <w:sz w:val="22"/>
                <w:szCs w:val="22"/>
                <w:lang w:val="en-US" w:eastAsia="ko-KR"/>
              </w:rPr>
              <w:t>Target SNR</w:t>
            </w:r>
            <w:r w:rsidRPr="00F61B85">
              <w:rPr>
                <w:color w:val="000000"/>
                <w:sz w:val="22"/>
                <w:szCs w:val="22"/>
                <w:lang w:val="en-US" w:eastAsia="ko-KR"/>
              </w:rPr>
              <w:br/>
              <w:t>[dB]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D732" w14:textId="2EB3E426" w:rsidR="00092B1B" w:rsidRPr="00833248" w:rsidRDefault="001F6D6D" w:rsidP="004A7DE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23.77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5D20" w14:textId="46444665" w:rsidR="00092B1B" w:rsidRDefault="001F6D6D" w:rsidP="004A7DE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23.86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64CC" w14:textId="444D5A32" w:rsidR="00092B1B" w:rsidRDefault="001F6D6D" w:rsidP="004A7DE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23.85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FCD95" w14:textId="59C56D7D" w:rsidR="00092B1B" w:rsidRDefault="001F6D6D" w:rsidP="004A7DE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24.36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EC76A" w14:textId="0606440F" w:rsidR="00092B1B" w:rsidRDefault="001F6D6D" w:rsidP="004A7DE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24.67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4F1C5" w14:textId="396D994A" w:rsidR="00092B1B" w:rsidRDefault="001F6D6D" w:rsidP="004A7DE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24.38</w:t>
            </w:r>
          </w:p>
        </w:tc>
      </w:tr>
    </w:tbl>
    <w:p w14:paraId="65E3E63D" w14:textId="77777777" w:rsidR="00092B1B" w:rsidRDefault="00092B1B" w:rsidP="00092B1B"/>
    <w:p w14:paraId="1567A2E7" w14:textId="77777777" w:rsidR="001F6D6D" w:rsidRDefault="001F6D6D" w:rsidP="001F6D6D">
      <w:pPr>
        <w:pStyle w:val="Heading1"/>
        <w:tabs>
          <w:tab w:val="clear" w:pos="0"/>
          <w:tab w:val="num" w:pos="-538"/>
        </w:tabs>
        <w:ind w:left="1304"/>
      </w:pPr>
      <w:r w:rsidRPr="0022368E">
        <w:t>References</w:t>
      </w:r>
    </w:p>
    <w:p w14:paraId="43E12B78" w14:textId="0E5A4F46" w:rsidR="001F6D6D" w:rsidRPr="00384578" w:rsidRDefault="001F6D6D" w:rsidP="001F6D6D">
      <w:pPr>
        <w:numPr>
          <w:ilvl w:val="0"/>
          <w:numId w:val="18"/>
        </w:numPr>
        <w:rPr>
          <w:b/>
        </w:rPr>
      </w:pPr>
      <w:bookmarkStart w:id="2" w:name="_Ref442718977"/>
      <w:r>
        <w:rPr>
          <w:rFonts w:ascii="Arial" w:hAnsi="Arial" w:cs="Arial"/>
          <w:color w:val="312E25"/>
          <w:sz w:val="18"/>
          <w:szCs w:val="18"/>
        </w:rPr>
        <w:t>R4-160804</w:t>
      </w:r>
      <w:r>
        <w:rPr>
          <w:rFonts w:ascii="Arial" w:hAnsi="Arial" w:cs="Arial"/>
          <w:color w:val="312E25"/>
          <w:sz w:val="18"/>
          <w:szCs w:val="18"/>
        </w:rPr>
        <w:t>:</w:t>
      </w:r>
      <w:r w:rsidRPr="001F6D6D">
        <w:t xml:space="preserve"> </w:t>
      </w:r>
      <w:r w:rsidRPr="001F6D6D">
        <w:rPr>
          <w:rFonts w:ascii="Arial" w:hAnsi="Arial" w:cs="Arial"/>
          <w:color w:val="312E25"/>
          <w:sz w:val="18"/>
          <w:szCs w:val="18"/>
        </w:rPr>
        <w:t>Summary of results for PDSCH SDR demodulation</w:t>
      </w:r>
      <w:r>
        <w:rPr>
          <w:rFonts w:ascii="Arial" w:hAnsi="Arial" w:cs="Arial"/>
          <w:color w:val="312E25"/>
          <w:sz w:val="18"/>
          <w:szCs w:val="18"/>
        </w:rPr>
        <w:t>, Ericsson</w:t>
      </w:r>
      <w:bookmarkEnd w:id="2"/>
    </w:p>
    <w:p w14:paraId="136EAA33" w14:textId="15A70CF5" w:rsidR="002933C4" w:rsidRPr="00384578" w:rsidRDefault="002933C4" w:rsidP="00965B01">
      <w:pPr>
        <w:rPr>
          <w:b/>
        </w:rPr>
      </w:pPr>
    </w:p>
    <w:sectPr w:rsidR="002933C4" w:rsidRPr="0038457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D3339" w14:textId="77777777" w:rsidR="00F44347" w:rsidRDefault="00F44347">
      <w:r>
        <w:separator/>
      </w:r>
    </w:p>
  </w:endnote>
  <w:endnote w:type="continuationSeparator" w:id="0">
    <w:p w14:paraId="101862AB" w14:textId="77777777" w:rsidR="00F44347" w:rsidRDefault="00F44347">
      <w:r>
        <w:continuationSeparator/>
      </w:r>
    </w:p>
  </w:endnote>
  <w:endnote w:type="continuationNotice" w:id="1">
    <w:p w14:paraId="6D3C5195" w14:textId="77777777" w:rsidR="00F44347" w:rsidRDefault="00F443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54069" w14:textId="77777777" w:rsidR="00F44347" w:rsidRDefault="00F44347">
      <w:r>
        <w:separator/>
      </w:r>
    </w:p>
  </w:footnote>
  <w:footnote w:type="continuationSeparator" w:id="0">
    <w:p w14:paraId="573F7DEC" w14:textId="77777777" w:rsidR="00F44347" w:rsidRDefault="00F44347">
      <w:r>
        <w:continuationSeparator/>
      </w:r>
    </w:p>
  </w:footnote>
  <w:footnote w:type="continuationNotice" w:id="1">
    <w:p w14:paraId="46C4FB25" w14:textId="77777777" w:rsidR="00F44347" w:rsidRDefault="00F443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7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4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DF3446D"/>
    <w:multiLevelType w:val="hybridMultilevel"/>
    <w:tmpl w:val="75967382"/>
    <w:lvl w:ilvl="0" w:tplc="9BD00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FE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304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00F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AE6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2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761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E1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27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"/>
  </w:num>
  <w:num w:numId="5">
    <w:abstractNumId w:val="10"/>
  </w:num>
  <w:num w:numId="6">
    <w:abstractNumId w:val="7"/>
  </w:num>
  <w:num w:numId="7">
    <w:abstractNumId w:val="14"/>
  </w:num>
  <w:num w:numId="8">
    <w:abstractNumId w:val="0"/>
  </w:num>
  <w:num w:numId="9">
    <w:abstractNumId w:val="8"/>
  </w:num>
  <w:num w:numId="10">
    <w:abstractNumId w:val="2"/>
  </w:num>
  <w:num w:numId="11">
    <w:abstractNumId w:val="13"/>
  </w:num>
  <w:num w:numId="12">
    <w:abstractNumId w:val="6"/>
  </w:num>
  <w:num w:numId="13">
    <w:abstractNumId w:val="3"/>
  </w:num>
  <w:num w:numId="14">
    <w:abstractNumId w:val="11"/>
  </w:num>
  <w:num w:numId="15">
    <w:abstractNumId w:val="4"/>
  </w:num>
  <w:num w:numId="16">
    <w:abstractNumId w:val="9"/>
  </w:num>
  <w:num w:numId="17">
    <w:abstractNumId w:val="17"/>
  </w:num>
  <w:num w:numId="18">
    <w:abstractNumId w:val="12"/>
  </w:num>
  <w:num w:numId="19">
    <w:abstractNumId w:val="5"/>
  </w:num>
  <w:num w:numId="20">
    <w:abstractNumId w:val="5"/>
  </w:num>
  <w:num w:numId="21">
    <w:abstractNumId w:val="19"/>
  </w:num>
  <w:num w:numId="22">
    <w:abstractNumId w:val="18"/>
  </w:num>
  <w:num w:numId="23">
    <w:abstractNumId w:val="17"/>
  </w:num>
  <w:num w:numId="24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0045A"/>
    <w:rsid w:val="0000223E"/>
    <w:rsid w:val="0000377A"/>
    <w:rsid w:val="0000396A"/>
    <w:rsid w:val="000040C9"/>
    <w:rsid w:val="000046E7"/>
    <w:rsid w:val="00004DE8"/>
    <w:rsid w:val="00004F8E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4007"/>
    <w:rsid w:val="00034E6E"/>
    <w:rsid w:val="00036AB2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67E91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2B1B"/>
    <w:rsid w:val="00095619"/>
    <w:rsid w:val="00096225"/>
    <w:rsid w:val="000A0F55"/>
    <w:rsid w:val="000A2FF0"/>
    <w:rsid w:val="000A44CD"/>
    <w:rsid w:val="000A5885"/>
    <w:rsid w:val="000A6C9E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7FC5"/>
    <w:rsid w:val="0017048A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3D2E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C69"/>
    <w:rsid w:val="001F6D6D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3DCA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2F30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515AC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0FB8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072"/>
    <w:rsid w:val="003D43E9"/>
    <w:rsid w:val="003D4BC9"/>
    <w:rsid w:val="003D5801"/>
    <w:rsid w:val="003E1197"/>
    <w:rsid w:val="003E1A42"/>
    <w:rsid w:val="003E1B9F"/>
    <w:rsid w:val="003E1C57"/>
    <w:rsid w:val="003E340E"/>
    <w:rsid w:val="003F0A59"/>
    <w:rsid w:val="003F0C76"/>
    <w:rsid w:val="003F20F8"/>
    <w:rsid w:val="003F26E1"/>
    <w:rsid w:val="003F2A8F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BBD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33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3C5A"/>
    <w:rsid w:val="004A5761"/>
    <w:rsid w:val="004A57DF"/>
    <w:rsid w:val="004A5C0E"/>
    <w:rsid w:val="004A6C7A"/>
    <w:rsid w:val="004B076A"/>
    <w:rsid w:val="004B3A23"/>
    <w:rsid w:val="004B493C"/>
    <w:rsid w:val="004B55E0"/>
    <w:rsid w:val="004B5634"/>
    <w:rsid w:val="004B666B"/>
    <w:rsid w:val="004B6E0A"/>
    <w:rsid w:val="004C1438"/>
    <w:rsid w:val="004C25DC"/>
    <w:rsid w:val="004C2980"/>
    <w:rsid w:val="004C3426"/>
    <w:rsid w:val="004C6016"/>
    <w:rsid w:val="004C7CDF"/>
    <w:rsid w:val="004D05C5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8D2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5D8E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3DA8"/>
    <w:rsid w:val="005C67BF"/>
    <w:rsid w:val="005D0147"/>
    <w:rsid w:val="005D3F2D"/>
    <w:rsid w:val="005D478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1CEA"/>
    <w:rsid w:val="0067293B"/>
    <w:rsid w:val="00672F55"/>
    <w:rsid w:val="00673080"/>
    <w:rsid w:val="0067499A"/>
    <w:rsid w:val="00675EEE"/>
    <w:rsid w:val="00677F54"/>
    <w:rsid w:val="006812C4"/>
    <w:rsid w:val="00681DE2"/>
    <w:rsid w:val="00684088"/>
    <w:rsid w:val="00684247"/>
    <w:rsid w:val="00684D41"/>
    <w:rsid w:val="0068563E"/>
    <w:rsid w:val="00686D4E"/>
    <w:rsid w:val="00686ECA"/>
    <w:rsid w:val="00687BA7"/>
    <w:rsid w:val="006933FC"/>
    <w:rsid w:val="00697F18"/>
    <w:rsid w:val="006A1488"/>
    <w:rsid w:val="006A28DA"/>
    <w:rsid w:val="006A3D3D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E5C35"/>
    <w:rsid w:val="006F14ED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0765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23B5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5521"/>
    <w:rsid w:val="007E0C28"/>
    <w:rsid w:val="007E15A4"/>
    <w:rsid w:val="007E1BDC"/>
    <w:rsid w:val="007E214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B11"/>
    <w:rsid w:val="00826D77"/>
    <w:rsid w:val="00827873"/>
    <w:rsid w:val="00830F12"/>
    <w:rsid w:val="00831C84"/>
    <w:rsid w:val="00833248"/>
    <w:rsid w:val="00833B56"/>
    <w:rsid w:val="00833E2E"/>
    <w:rsid w:val="00834319"/>
    <w:rsid w:val="00835C6A"/>
    <w:rsid w:val="00841B5C"/>
    <w:rsid w:val="00843ACF"/>
    <w:rsid w:val="00844DC3"/>
    <w:rsid w:val="00845F1E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4D3"/>
    <w:rsid w:val="00884065"/>
    <w:rsid w:val="0088410A"/>
    <w:rsid w:val="00885672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F370F"/>
    <w:rsid w:val="008F3FA0"/>
    <w:rsid w:val="008F4128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60FCD"/>
    <w:rsid w:val="00963D91"/>
    <w:rsid w:val="00964B95"/>
    <w:rsid w:val="0096551F"/>
    <w:rsid w:val="009656C2"/>
    <w:rsid w:val="00965B01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83F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BFB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2DDB"/>
    <w:rsid w:val="00A233B9"/>
    <w:rsid w:val="00A23967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5DD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5FF2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13C7"/>
    <w:rsid w:val="00B124E9"/>
    <w:rsid w:val="00B12BD4"/>
    <w:rsid w:val="00B13207"/>
    <w:rsid w:val="00B13BD7"/>
    <w:rsid w:val="00B1576D"/>
    <w:rsid w:val="00B17DED"/>
    <w:rsid w:val="00B200E0"/>
    <w:rsid w:val="00B20911"/>
    <w:rsid w:val="00B2228D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5F5A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2723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38D6"/>
    <w:rsid w:val="00B940B4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13F"/>
    <w:rsid w:val="00BC523C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14A8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0735"/>
    <w:rsid w:val="00C21C0D"/>
    <w:rsid w:val="00C22264"/>
    <w:rsid w:val="00C237A2"/>
    <w:rsid w:val="00C24667"/>
    <w:rsid w:val="00C264B6"/>
    <w:rsid w:val="00C27050"/>
    <w:rsid w:val="00C30F67"/>
    <w:rsid w:val="00C31AB9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477"/>
    <w:rsid w:val="00CA7765"/>
    <w:rsid w:val="00CB0BBE"/>
    <w:rsid w:val="00CB427D"/>
    <w:rsid w:val="00CB6718"/>
    <w:rsid w:val="00CB7F2F"/>
    <w:rsid w:val="00CC2759"/>
    <w:rsid w:val="00CC297C"/>
    <w:rsid w:val="00CC2DDB"/>
    <w:rsid w:val="00CC3660"/>
    <w:rsid w:val="00CC5026"/>
    <w:rsid w:val="00CC64FF"/>
    <w:rsid w:val="00CD07BB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01B0"/>
    <w:rsid w:val="00D41007"/>
    <w:rsid w:val="00D42445"/>
    <w:rsid w:val="00D424F2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65BD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4302"/>
    <w:rsid w:val="00D8577D"/>
    <w:rsid w:val="00D867CF"/>
    <w:rsid w:val="00D92331"/>
    <w:rsid w:val="00D92B4B"/>
    <w:rsid w:val="00D96804"/>
    <w:rsid w:val="00D9742F"/>
    <w:rsid w:val="00DA235A"/>
    <w:rsid w:val="00DA3F72"/>
    <w:rsid w:val="00DA42CD"/>
    <w:rsid w:val="00DA7DCB"/>
    <w:rsid w:val="00DB033A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D6984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66E5"/>
    <w:rsid w:val="00E077CF"/>
    <w:rsid w:val="00E107D9"/>
    <w:rsid w:val="00E11518"/>
    <w:rsid w:val="00E1160E"/>
    <w:rsid w:val="00E12D2E"/>
    <w:rsid w:val="00E13BC7"/>
    <w:rsid w:val="00E161F5"/>
    <w:rsid w:val="00E174A5"/>
    <w:rsid w:val="00E210E3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37ACA"/>
    <w:rsid w:val="00E40067"/>
    <w:rsid w:val="00E42115"/>
    <w:rsid w:val="00E421EF"/>
    <w:rsid w:val="00E429EA"/>
    <w:rsid w:val="00E42E5C"/>
    <w:rsid w:val="00E43FF5"/>
    <w:rsid w:val="00E442B1"/>
    <w:rsid w:val="00E445C1"/>
    <w:rsid w:val="00E450D8"/>
    <w:rsid w:val="00E4568A"/>
    <w:rsid w:val="00E461E1"/>
    <w:rsid w:val="00E479A9"/>
    <w:rsid w:val="00E5234B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31FB"/>
    <w:rsid w:val="00E7564A"/>
    <w:rsid w:val="00E75F87"/>
    <w:rsid w:val="00E778D6"/>
    <w:rsid w:val="00E82089"/>
    <w:rsid w:val="00E831FA"/>
    <w:rsid w:val="00E834DC"/>
    <w:rsid w:val="00E8402D"/>
    <w:rsid w:val="00E8624B"/>
    <w:rsid w:val="00E86895"/>
    <w:rsid w:val="00E910B5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739A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3F99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4347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146"/>
    <w:rsid w:val="00F7286F"/>
    <w:rsid w:val="00F77711"/>
    <w:rsid w:val="00F80592"/>
    <w:rsid w:val="00F82406"/>
    <w:rsid w:val="00F83858"/>
    <w:rsid w:val="00F84046"/>
    <w:rsid w:val="00F84DA2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link w:val="TAL"/>
    <w:locked/>
    <w:rsid w:val="00595D8E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link w:val="TAL"/>
    <w:locked/>
    <w:rsid w:val="00595D8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1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E7A9A-34A6-4B76-9A25-1BA0E9F48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3</cp:revision>
  <cp:lastPrinted>2007-06-18T08:31:00Z</cp:lastPrinted>
  <dcterms:created xsi:type="dcterms:W3CDTF">2016-02-08T14:50:00Z</dcterms:created>
  <dcterms:modified xsi:type="dcterms:W3CDTF">2016-02-08T17:20:00Z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